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AB6" w:rsidRDefault="00103AB6">
      <w:pPr>
        <w:jc w:val="center"/>
        <w:rPr>
          <w:b/>
          <w:lang w:val="ru-RU"/>
        </w:rPr>
      </w:pPr>
      <w:r>
        <w:rPr>
          <w:b/>
          <w:lang w:val="ru-RU"/>
        </w:rPr>
        <w:t xml:space="preserve">АДМИНИСТРАЦИЯ </w:t>
      </w:r>
    </w:p>
    <w:p w:rsidR="00103AB6" w:rsidRDefault="00103AB6">
      <w:pPr>
        <w:jc w:val="center"/>
        <w:rPr>
          <w:b/>
          <w:lang w:val="ru-RU"/>
        </w:rPr>
      </w:pPr>
      <w:r>
        <w:rPr>
          <w:b/>
          <w:lang w:val="ru-RU"/>
        </w:rPr>
        <w:t>ПОЛТАВСКОГО СЕЛЬСКОГО ПОСЕЛЕНИЯ</w:t>
      </w:r>
    </w:p>
    <w:p w:rsidR="00103AB6" w:rsidRDefault="00103AB6">
      <w:pPr>
        <w:jc w:val="center"/>
        <w:rPr>
          <w:b/>
          <w:lang w:val="ru-RU"/>
        </w:rPr>
      </w:pPr>
      <w:r>
        <w:rPr>
          <w:b/>
          <w:lang w:val="ru-RU"/>
        </w:rPr>
        <w:t>КРАСНОАРМЕЙСКОГО  РАЙОНА</w:t>
      </w:r>
    </w:p>
    <w:p w:rsidR="00103AB6" w:rsidRDefault="00103AB6">
      <w:pPr>
        <w:jc w:val="center"/>
        <w:rPr>
          <w:b/>
          <w:lang w:val="ru-RU"/>
        </w:rPr>
      </w:pPr>
    </w:p>
    <w:p w:rsidR="00103AB6" w:rsidRDefault="00103AB6" w:rsidP="00E66618">
      <w:pPr>
        <w:pStyle w:val="Title"/>
      </w:pPr>
      <w:r>
        <w:t>П О С Т А Н О В Л Е Н И Е</w:t>
      </w:r>
    </w:p>
    <w:p w:rsidR="00103AB6" w:rsidRDefault="00103AB6" w:rsidP="00E66618">
      <w:pPr>
        <w:pStyle w:val="Title"/>
      </w:pPr>
    </w:p>
    <w:p w:rsidR="00103AB6" w:rsidRDefault="00103AB6">
      <w:pPr>
        <w:jc w:val="center"/>
        <w:rPr>
          <w:b/>
          <w:lang w:val="ru-RU"/>
        </w:rPr>
      </w:pPr>
    </w:p>
    <w:p w:rsidR="00103AB6" w:rsidRDefault="00103AB6">
      <w:pPr>
        <w:jc w:val="both"/>
        <w:rPr>
          <w:bCs/>
          <w:lang w:val="ru-RU"/>
        </w:rPr>
      </w:pPr>
      <w:r>
        <w:rPr>
          <w:bCs/>
          <w:lang w:val="ru-RU"/>
        </w:rPr>
        <w:t>от 21.02.2013                                                                                                      №  120</w:t>
      </w:r>
    </w:p>
    <w:p w:rsidR="00103AB6" w:rsidRDefault="00103AB6">
      <w:pPr>
        <w:jc w:val="center"/>
        <w:rPr>
          <w:bCs/>
          <w:sz w:val="24"/>
          <w:lang w:val="ru-RU"/>
        </w:rPr>
      </w:pPr>
      <w:r w:rsidRPr="00E66618">
        <w:rPr>
          <w:bCs/>
          <w:sz w:val="24"/>
          <w:lang w:val="ru-RU"/>
        </w:rPr>
        <w:t>станица Полтавская</w:t>
      </w:r>
    </w:p>
    <w:p w:rsidR="00103AB6" w:rsidRPr="00E66618" w:rsidRDefault="00103AB6">
      <w:pPr>
        <w:jc w:val="center"/>
        <w:rPr>
          <w:bCs/>
          <w:sz w:val="24"/>
          <w:lang w:val="ru-RU"/>
        </w:rPr>
      </w:pPr>
    </w:p>
    <w:p w:rsidR="00103AB6" w:rsidRDefault="00103AB6">
      <w:pPr>
        <w:jc w:val="center"/>
        <w:rPr>
          <w:b/>
          <w:bCs/>
          <w:sz w:val="24"/>
          <w:lang w:val="ru-RU"/>
        </w:rPr>
      </w:pPr>
    </w:p>
    <w:p w:rsidR="00103AB6" w:rsidRPr="005F6030" w:rsidRDefault="00103AB6" w:rsidP="00D76BAC">
      <w:pPr>
        <w:jc w:val="center"/>
        <w:rPr>
          <w:b/>
          <w:lang w:val="ru-RU"/>
        </w:rPr>
      </w:pPr>
      <w:r w:rsidRPr="005F6030">
        <w:rPr>
          <w:b/>
          <w:lang w:val="ru-RU"/>
        </w:rPr>
        <w:t>О восстановлении на учете в качестве нуждающейся в жилом помещении, с первоначальной датой подачи заявления ( 12 февраля 2004 года №</w:t>
      </w:r>
      <w:r>
        <w:rPr>
          <w:b/>
          <w:lang w:val="ru-RU"/>
        </w:rPr>
        <w:t xml:space="preserve"> </w:t>
      </w:r>
      <w:r w:rsidRPr="005F6030">
        <w:rPr>
          <w:b/>
          <w:lang w:val="ru-RU"/>
        </w:rPr>
        <w:t>383) гражданк</w:t>
      </w:r>
      <w:r>
        <w:rPr>
          <w:b/>
          <w:lang w:val="ru-RU"/>
        </w:rPr>
        <w:t>и</w:t>
      </w:r>
      <w:r w:rsidRPr="005F6030">
        <w:rPr>
          <w:b/>
          <w:lang w:val="ru-RU"/>
        </w:rPr>
        <w:t xml:space="preserve"> Глызин</w:t>
      </w:r>
      <w:r>
        <w:rPr>
          <w:b/>
          <w:lang w:val="ru-RU"/>
        </w:rPr>
        <w:t>ой</w:t>
      </w:r>
      <w:r w:rsidRPr="005F6030">
        <w:rPr>
          <w:b/>
          <w:lang w:val="ru-RU"/>
        </w:rPr>
        <w:t xml:space="preserve"> Мари</w:t>
      </w:r>
      <w:r>
        <w:rPr>
          <w:b/>
          <w:lang w:val="ru-RU"/>
        </w:rPr>
        <w:t>и</w:t>
      </w:r>
      <w:r w:rsidRPr="005F6030">
        <w:rPr>
          <w:b/>
          <w:lang w:val="ru-RU"/>
        </w:rPr>
        <w:t xml:space="preserve"> Васильевн</w:t>
      </w:r>
      <w:r>
        <w:rPr>
          <w:b/>
          <w:lang w:val="ru-RU"/>
        </w:rPr>
        <w:t>ы</w:t>
      </w:r>
    </w:p>
    <w:p w:rsidR="00103AB6" w:rsidRDefault="00103AB6" w:rsidP="00D76BAC">
      <w:pPr>
        <w:jc w:val="center"/>
        <w:rPr>
          <w:b/>
          <w:lang w:val="ru-RU"/>
        </w:rPr>
      </w:pPr>
    </w:p>
    <w:p w:rsidR="00103AB6" w:rsidRDefault="00103AB6" w:rsidP="00D76BAC">
      <w:pPr>
        <w:jc w:val="center"/>
        <w:rPr>
          <w:b/>
          <w:lang w:val="ru-RU"/>
        </w:rPr>
      </w:pPr>
    </w:p>
    <w:p w:rsidR="00103AB6" w:rsidRDefault="00103AB6" w:rsidP="008F441D">
      <w:pPr>
        <w:jc w:val="both"/>
        <w:rPr>
          <w:lang w:val="ru-RU"/>
        </w:rPr>
      </w:pPr>
      <w:r>
        <w:rPr>
          <w:lang w:val="ru-RU"/>
        </w:rPr>
        <w:tab/>
        <w:t>Руководствуясь</w:t>
      </w:r>
      <w:r w:rsidRPr="00015151">
        <w:rPr>
          <w:lang w:val="ru-RU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</w:t>
      </w:r>
      <w:r>
        <w:rPr>
          <w:lang w:val="ru-RU"/>
        </w:rPr>
        <w:t>, Законом Краснодарского края от 29 декабря 2008 года № 1655-КЗ «О порядке ведения органами местного самоуправления учёта граждан в кач</w:t>
      </w:r>
      <w:r>
        <w:rPr>
          <w:lang w:val="ru-RU"/>
        </w:rPr>
        <w:t>е</w:t>
      </w:r>
      <w:r>
        <w:rPr>
          <w:lang w:val="ru-RU"/>
        </w:rPr>
        <w:t>стве нуждающихся в жилых помещениях», постановлением главы администр</w:t>
      </w:r>
      <w:r>
        <w:rPr>
          <w:lang w:val="ru-RU"/>
        </w:rPr>
        <w:t>а</w:t>
      </w:r>
      <w:r>
        <w:rPr>
          <w:lang w:val="ru-RU"/>
        </w:rPr>
        <w:t>ции Краснодарского края от 17 апреля 2007 года № 335 «Об организации учета в качестве нуждающихся в жилых помещениях малоимущих граждан и граждан отдельных категорий»,  Законом Краснодарского края от 29 декабря 2009 года № 1890-КЗ «О порядке признания граждан малоимущими в целях принятия их на учет в качестве нуждающихся в жилых помещениях», администрация По</w:t>
      </w:r>
      <w:r>
        <w:rPr>
          <w:lang w:val="ru-RU"/>
        </w:rPr>
        <w:t>л</w:t>
      </w:r>
      <w:r>
        <w:rPr>
          <w:lang w:val="ru-RU"/>
        </w:rPr>
        <w:t>тавского сельского поселения Красноармейского района п о с т а н о в л я е т:</w:t>
      </w:r>
    </w:p>
    <w:p w:rsidR="00103AB6" w:rsidRDefault="00103AB6" w:rsidP="00DC6E3F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ab/>
        <w:t>1</w:t>
      </w:r>
      <w:r w:rsidRPr="008F441D">
        <w:rPr>
          <w:lang w:val="ru-RU"/>
        </w:rPr>
        <w:t xml:space="preserve">. </w:t>
      </w:r>
      <w:r>
        <w:rPr>
          <w:lang w:val="ru-RU"/>
        </w:rPr>
        <w:t>Восстановить на учете в качестве нуждающейся в жилом помещении, с первоначальной датой подачи заявления (с 12 февраля 2004 года №383) гра</w:t>
      </w:r>
      <w:r>
        <w:rPr>
          <w:lang w:val="ru-RU"/>
        </w:rPr>
        <w:t>ж</w:t>
      </w:r>
      <w:r>
        <w:rPr>
          <w:lang w:val="ru-RU"/>
        </w:rPr>
        <w:t>данку Глызину Марию Васильевну 26.06.1983 г.р., со следующим составом с</w:t>
      </w:r>
      <w:r>
        <w:rPr>
          <w:lang w:val="ru-RU"/>
        </w:rPr>
        <w:t>е</w:t>
      </w:r>
      <w:r>
        <w:rPr>
          <w:lang w:val="ru-RU"/>
        </w:rPr>
        <w:t>мьи: муж - Глызин Александр Владимирович – 22.08.1972 г.р., дочь –Глызина Виктория Александровна -28.03.2002г.р., дочь – Глызина Алина Александровна – 18.03.2003 г.р., совместно проживающих по адресу: Краснодарский край, Красноармейский район, ст. Полтавская, ул. Казачья, д. 11.</w:t>
      </w:r>
    </w:p>
    <w:p w:rsidR="00103AB6" w:rsidRDefault="00103AB6" w:rsidP="00F24FD2">
      <w:pPr>
        <w:jc w:val="both"/>
        <w:rPr>
          <w:lang w:val="ru-RU"/>
        </w:rPr>
      </w:pPr>
      <w:r>
        <w:rPr>
          <w:lang w:val="ru-RU"/>
        </w:rPr>
        <w:tab/>
        <w:t>2. Постановление вступает в силу со дня его подписания.</w:t>
      </w:r>
    </w:p>
    <w:p w:rsidR="00103AB6" w:rsidRDefault="00103AB6" w:rsidP="00CF605A">
      <w:pPr>
        <w:jc w:val="both"/>
        <w:rPr>
          <w:lang w:val="ru-RU"/>
        </w:rPr>
      </w:pPr>
    </w:p>
    <w:p w:rsidR="00103AB6" w:rsidRDefault="00103AB6" w:rsidP="00CF605A">
      <w:pPr>
        <w:jc w:val="both"/>
        <w:rPr>
          <w:lang w:val="ru-RU"/>
        </w:rPr>
      </w:pPr>
    </w:p>
    <w:p w:rsidR="00103AB6" w:rsidRDefault="00103AB6" w:rsidP="00CF605A">
      <w:pPr>
        <w:jc w:val="both"/>
        <w:rPr>
          <w:lang w:val="ru-RU"/>
        </w:rPr>
      </w:pPr>
    </w:p>
    <w:p w:rsidR="00103AB6" w:rsidRDefault="00103AB6" w:rsidP="00CF605A">
      <w:pPr>
        <w:jc w:val="both"/>
        <w:rPr>
          <w:lang w:val="ru-RU"/>
        </w:rPr>
      </w:pPr>
      <w:r>
        <w:rPr>
          <w:lang w:val="ru-RU"/>
        </w:rPr>
        <w:t xml:space="preserve">Глава  </w:t>
      </w:r>
    </w:p>
    <w:p w:rsidR="00103AB6" w:rsidRDefault="00103AB6" w:rsidP="00CF605A">
      <w:pPr>
        <w:jc w:val="both"/>
        <w:rPr>
          <w:lang w:val="ru-RU"/>
        </w:rPr>
      </w:pPr>
      <w:r>
        <w:rPr>
          <w:lang w:val="ru-RU"/>
        </w:rPr>
        <w:t>Полтавского сельского поселения</w:t>
      </w:r>
    </w:p>
    <w:p w:rsidR="00103AB6" w:rsidRDefault="00103AB6" w:rsidP="00CF605A">
      <w:pPr>
        <w:jc w:val="both"/>
        <w:rPr>
          <w:lang w:val="ru-RU"/>
        </w:rPr>
      </w:pPr>
      <w:r>
        <w:rPr>
          <w:lang w:val="ru-RU"/>
        </w:rPr>
        <w:t xml:space="preserve">Красноармейского района                                                                  В.А. Побожий  </w:t>
      </w:r>
    </w:p>
    <w:sectPr w:rsidR="00103AB6" w:rsidSect="00413468">
      <w:pgSz w:w="11906" w:h="16838"/>
      <w:pgMar w:top="1021" w:right="567" w:bottom="539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E4BE8"/>
    <w:multiLevelType w:val="hybridMultilevel"/>
    <w:tmpl w:val="10B41E34"/>
    <w:lvl w:ilvl="0" w:tplc="183051A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08316FAA"/>
    <w:multiLevelType w:val="hybridMultilevel"/>
    <w:tmpl w:val="70C843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39A015D"/>
    <w:multiLevelType w:val="hybridMultilevel"/>
    <w:tmpl w:val="43E079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8055E13"/>
    <w:multiLevelType w:val="hybridMultilevel"/>
    <w:tmpl w:val="5AA4DCFC"/>
    <w:lvl w:ilvl="0" w:tplc="AC329AA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4">
    <w:nsid w:val="500061F3"/>
    <w:multiLevelType w:val="hybridMultilevel"/>
    <w:tmpl w:val="73F85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0337337"/>
    <w:multiLevelType w:val="hybridMultilevel"/>
    <w:tmpl w:val="D3A86210"/>
    <w:lvl w:ilvl="0" w:tplc="40E2AB3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6">
    <w:nsid w:val="6CA37804"/>
    <w:multiLevelType w:val="hybridMultilevel"/>
    <w:tmpl w:val="6412830C"/>
    <w:lvl w:ilvl="0" w:tplc="50F8B4B8">
      <w:start w:val="1"/>
      <w:numFmt w:val="decimal"/>
      <w:lvlText w:val="%1."/>
      <w:lvlJc w:val="left"/>
      <w:pPr>
        <w:tabs>
          <w:tab w:val="num" w:pos="1230"/>
        </w:tabs>
        <w:ind w:left="123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851"/>
  <w:autoHyphenation/>
  <w:hyphenationZone w:val="357"/>
  <w:doNotHyphenateCaps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875"/>
    <w:rsid w:val="00015151"/>
    <w:rsid w:val="00021862"/>
    <w:rsid w:val="0003357A"/>
    <w:rsid w:val="000419E4"/>
    <w:rsid w:val="00042389"/>
    <w:rsid w:val="00044121"/>
    <w:rsid w:val="00045164"/>
    <w:rsid w:val="000454C2"/>
    <w:rsid w:val="0005022C"/>
    <w:rsid w:val="00055C37"/>
    <w:rsid w:val="0007301C"/>
    <w:rsid w:val="00074D65"/>
    <w:rsid w:val="00081699"/>
    <w:rsid w:val="00086825"/>
    <w:rsid w:val="000B321E"/>
    <w:rsid w:val="000B4B15"/>
    <w:rsid w:val="000C058C"/>
    <w:rsid w:val="000D7C71"/>
    <w:rsid w:val="000E471E"/>
    <w:rsid w:val="000E7A07"/>
    <w:rsid w:val="000E7F8A"/>
    <w:rsid w:val="000F0E01"/>
    <w:rsid w:val="00100315"/>
    <w:rsid w:val="001025D6"/>
    <w:rsid w:val="00103AB6"/>
    <w:rsid w:val="00110BD9"/>
    <w:rsid w:val="00113410"/>
    <w:rsid w:val="00113C94"/>
    <w:rsid w:val="001163FD"/>
    <w:rsid w:val="001241FE"/>
    <w:rsid w:val="00125566"/>
    <w:rsid w:val="00153E3F"/>
    <w:rsid w:val="001626DB"/>
    <w:rsid w:val="00190615"/>
    <w:rsid w:val="00191364"/>
    <w:rsid w:val="001A2FC0"/>
    <w:rsid w:val="001A3CC4"/>
    <w:rsid w:val="001A53F5"/>
    <w:rsid w:val="001B2015"/>
    <w:rsid w:val="001C6A91"/>
    <w:rsid w:val="001D23BF"/>
    <w:rsid w:val="001F27F6"/>
    <w:rsid w:val="00201A91"/>
    <w:rsid w:val="002200A5"/>
    <w:rsid w:val="00222ADE"/>
    <w:rsid w:val="00223821"/>
    <w:rsid w:val="002442AB"/>
    <w:rsid w:val="0024573E"/>
    <w:rsid w:val="00254847"/>
    <w:rsid w:val="00254938"/>
    <w:rsid w:val="002550B0"/>
    <w:rsid w:val="002711BE"/>
    <w:rsid w:val="00281201"/>
    <w:rsid w:val="00283BA6"/>
    <w:rsid w:val="0029636D"/>
    <w:rsid w:val="002A0E5A"/>
    <w:rsid w:val="002A49E8"/>
    <w:rsid w:val="002A7ED7"/>
    <w:rsid w:val="002B62F6"/>
    <w:rsid w:val="002F1C37"/>
    <w:rsid w:val="00314EDC"/>
    <w:rsid w:val="00334C01"/>
    <w:rsid w:val="003628C0"/>
    <w:rsid w:val="003635C1"/>
    <w:rsid w:val="0036563F"/>
    <w:rsid w:val="003813F3"/>
    <w:rsid w:val="0038314B"/>
    <w:rsid w:val="003A0A5A"/>
    <w:rsid w:val="003A0B86"/>
    <w:rsid w:val="003B0F46"/>
    <w:rsid w:val="003C5E6A"/>
    <w:rsid w:val="003D23B0"/>
    <w:rsid w:val="003D4A3E"/>
    <w:rsid w:val="003F5318"/>
    <w:rsid w:val="00401827"/>
    <w:rsid w:val="00413468"/>
    <w:rsid w:val="00414E97"/>
    <w:rsid w:val="00434CA7"/>
    <w:rsid w:val="00435A0D"/>
    <w:rsid w:val="004516B5"/>
    <w:rsid w:val="0046349D"/>
    <w:rsid w:val="00463C95"/>
    <w:rsid w:val="00470DE1"/>
    <w:rsid w:val="0047192B"/>
    <w:rsid w:val="0047661C"/>
    <w:rsid w:val="00486A48"/>
    <w:rsid w:val="0049262E"/>
    <w:rsid w:val="004B558B"/>
    <w:rsid w:val="004C3409"/>
    <w:rsid w:val="004D14CB"/>
    <w:rsid w:val="004E1E8B"/>
    <w:rsid w:val="004E3CCB"/>
    <w:rsid w:val="00517361"/>
    <w:rsid w:val="00521B24"/>
    <w:rsid w:val="00566160"/>
    <w:rsid w:val="00566310"/>
    <w:rsid w:val="00567523"/>
    <w:rsid w:val="00592781"/>
    <w:rsid w:val="00596C86"/>
    <w:rsid w:val="005A077A"/>
    <w:rsid w:val="005A3AD0"/>
    <w:rsid w:val="005B4CFA"/>
    <w:rsid w:val="005E0D92"/>
    <w:rsid w:val="005E3FC5"/>
    <w:rsid w:val="005E742E"/>
    <w:rsid w:val="005F6030"/>
    <w:rsid w:val="006052BE"/>
    <w:rsid w:val="00614121"/>
    <w:rsid w:val="0062334B"/>
    <w:rsid w:val="00625A02"/>
    <w:rsid w:val="0063761C"/>
    <w:rsid w:val="00642599"/>
    <w:rsid w:val="006564B8"/>
    <w:rsid w:val="0066321D"/>
    <w:rsid w:val="00673D7C"/>
    <w:rsid w:val="006A60D5"/>
    <w:rsid w:val="006B1F19"/>
    <w:rsid w:val="006D65AD"/>
    <w:rsid w:val="006D7B3C"/>
    <w:rsid w:val="006E286E"/>
    <w:rsid w:val="006F3008"/>
    <w:rsid w:val="006F55DB"/>
    <w:rsid w:val="00700C47"/>
    <w:rsid w:val="007114D4"/>
    <w:rsid w:val="0071265A"/>
    <w:rsid w:val="00721C9A"/>
    <w:rsid w:val="00727BA6"/>
    <w:rsid w:val="00744E75"/>
    <w:rsid w:val="00745FB3"/>
    <w:rsid w:val="00752D5C"/>
    <w:rsid w:val="0076350B"/>
    <w:rsid w:val="007644FC"/>
    <w:rsid w:val="007810A7"/>
    <w:rsid w:val="00782143"/>
    <w:rsid w:val="00794ED1"/>
    <w:rsid w:val="007A0B80"/>
    <w:rsid w:val="007B5B20"/>
    <w:rsid w:val="007B66D4"/>
    <w:rsid w:val="007C5175"/>
    <w:rsid w:val="007D01EA"/>
    <w:rsid w:val="0080289B"/>
    <w:rsid w:val="00815EFC"/>
    <w:rsid w:val="008168DF"/>
    <w:rsid w:val="008176C4"/>
    <w:rsid w:val="00835A58"/>
    <w:rsid w:val="00841402"/>
    <w:rsid w:val="00861FCB"/>
    <w:rsid w:val="008751E3"/>
    <w:rsid w:val="008773CD"/>
    <w:rsid w:val="00885D35"/>
    <w:rsid w:val="00894C59"/>
    <w:rsid w:val="008973F4"/>
    <w:rsid w:val="008A0AE3"/>
    <w:rsid w:val="008E4823"/>
    <w:rsid w:val="008F1391"/>
    <w:rsid w:val="008F441D"/>
    <w:rsid w:val="00912042"/>
    <w:rsid w:val="00924487"/>
    <w:rsid w:val="009413CB"/>
    <w:rsid w:val="00952D86"/>
    <w:rsid w:val="0095343E"/>
    <w:rsid w:val="0096104F"/>
    <w:rsid w:val="009745B7"/>
    <w:rsid w:val="009766E8"/>
    <w:rsid w:val="00990ECC"/>
    <w:rsid w:val="009954A9"/>
    <w:rsid w:val="009A5108"/>
    <w:rsid w:val="009A7184"/>
    <w:rsid w:val="009B04B9"/>
    <w:rsid w:val="009B34A4"/>
    <w:rsid w:val="009C458C"/>
    <w:rsid w:val="009D72BD"/>
    <w:rsid w:val="00A215DF"/>
    <w:rsid w:val="00A2178F"/>
    <w:rsid w:val="00A422B9"/>
    <w:rsid w:val="00A55486"/>
    <w:rsid w:val="00A57D91"/>
    <w:rsid w:val="00A8056F"/>
    <w:rsid w:val="00A818C3"/>
    <w:rsid w:val="00A91212"/>
    <w:rsid w:val="00AD08B3"/>
    <w:rsid w:val="00AD22A1"/>
    <w:rsid w:val="00AD78F0"/>
    <w:rsid w:val="00AF18EB"/>
    <w:rsid w:val="00B44B54"/>
    <w:rsid w:val="00B47858"/>
    <w:rsid w:val="00B517F3"/>
    <w:rsid w:val="00B5326B"/>
    <w:rsid w:val="00B5630E"/>
    <w:rsid w:val="00B62D3D"/>
    <w:rsid w:val="00B654AA"/>
    <w:rsid w:val="00B769E3"/>
    <w:rsid w:val="00B82A93"/>
    <w:rsid w:val="00B8765F"/>
    <w:rsid w:val="00B90E54"/>
    <w:rsid w:val="00BB2E9E"/>
    <w:rsid w:val="00BE6D47"/>
    <w:rsid w:val="00BF0E51"/>
    <w:rsid w:val="00C12A78"/>
    <w:rsid w:val="00C309C7"/>
    <w:rsid w:val="00C334EB"/>
    <w:rsid w:val="00C4180D"/>
    <w:rsid w:val="00C41D34"/>
    <w:rsid w:val="00C42CEB"/>
    <w:rsid w:val="00C45AD0"/>
    <w:rsid w:val="00C5721A"/>
    <w:rsid w:val="00C77900"/>
    <w:rsid w:val="00CB1A63"/>
    <w:rsid w:val="00CD2023"/>
    <w:rsid w:val="00CE289F"/>
    <w:rsid w:val="00CE3855"/>
    <w:rsid w:val="00CE72EE"/>
    <w:rsid w:val="00CF605A"/>
    <w:rsid w:val="00CF71A1"/>
    <w:rsid w:val="00D16D45"/>
    <w:rsid w:val="00D21112"/>
    <w:rsid w:val="00D24FAA"/>
    <w:rsid w:val="00D250C8"/>
    <w:rsid w:val="00D35C14"/>
    <w:rsid w:val="00D371CF"/>
    <w:rsid w:val="00D51978"/>
    <w:rsid w:val="00D62FA7"/>
    <w:rsid w:val="00D76BAC"/>
    <w:rsid w:val="00D80C73"/>
    <w:rsid w:val="00DA5D6D"/>
    <w:rsid w:val="00DB03ED"/>
    <w:rsid w:val="00DB0C3C"/>
    <w:rsid w:val="00DC61C9"/>
    <w:rsid w:val="00DC6E3F"/>
    <w:rsid w:val="00DD64C9"/>
    <w:rsid w:val="00DE3511"/>
    <w:rsid w:val="00E02E20"/>
    <w:rsid w:val="00E05875"/>
    <w:rsid w:val="00E12B7F"/>
    <w:rsid w:val="00E15848"/>
    <w:rsid w:val="00E16D74"/>
    <w:rsid w:val="00E25CA7"/>
    <w:rsid w:val="00E261A5"/>
    <w:rsid w:val="00E35143"/>
    <w:rsid w:val="00E36476"/>
    <w:rsid w:val="00E43481"/>
    <w:rsid w:val="00E66618"/>
    <w:rsid w:val="00E67F74"/>
    <w:rsid w:val="00E71161"/>
    <w:rsid w:val="00E72250"/>
    <w:rsid w:val="00E8755F"/>
    <w:rsid w:val="00E90808"/>
    <w:rsid w:val="00EA4161"/>
    <w:rsid w:val="00EA72D4"/>
    <w:rsid w:val="00EB4D88"/>
    <w:rsid w:val="00EC513D"/>
    <w:rsid w:val="00EC5D4B"/>
    <w:rsid w:val="00ED17A2"/>
    <w:rsid w:val="00EE23A7"/>
    <w:rsid w:val="00EE3D28"/>
    <w:rsid w:val="00EE7BF1"/>
    <w:rsid w:val="00F16BC4"/>
    <w:rsid w:val="00F24FD2"/>
    <w:rsid w:val="00F459A4"/>
    <w:rsid w:val="00F55A1B"/>
    <w:rsid w:val="00F67246"/>
    <w:rsid w:val="00F768F1"/>
    <w:rsid w:val="00F81118"/>
    <w:rsid w:val="00F849AB"/>
    <w:rsid w:val="00F8562B"/>
    <w:rsid w:val="00F87D53"/>
    <w:rsid w:val="00FA2E49"/>
    <w:rsid w:val="00FB6542"/>
    <w:rsid w:val="00FC0729"/>
    <w:rsid w:val="00FE5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BD9"/>
    <w:rPr>
      <w:sz w:val="28"/>
      <w:szCs w:val="28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0BD9"/>
    <w:pPr>
      <w:keepNext/>
      <w:jc w:val="center"/>
      <w:outlineLvl w:val="0"/>
    </w:pPr>
    <w:rPr>
      <w:b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val="en-US"/>
    </w:rPr>
  </w:style>
  <w:style w:type="paragraph" w:styleId="Title">
    <w:name w:val="Title"/>
    <w:basedOn w:val="Normal"/>
    <w:link w:val="TitleChar"/>
    <w:uiPriority w:val="99"/>
    <w:qFormat/>
    <w:rsid w:val="00110BD9"/>
    <w:pPr>
      <w:jc w:val="center"/>
    </w:pPr>
    <w:rPr>
      <w:b/>
      <w:sz w:val="32"/>
      <w:lang w:val="ru-RU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en-US"/>
    </w:rPr>
  </w:style>
  <w:style w:type="table" w:styleId="TableGrid">
    <w:name w:val="Table Grid"/>
    <w:basedOn w:val="TableNormal"/>
    <w:uiPriority w:val="99"/>
    <w:rsid w:val="00C42CE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0C058C"/>
    <w:pPr>
      <w:jc w:val="both"/>
    </w:pPr>
    <w:rPr>
      <w:szCs w:val="20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8"/>
      <w:szCs w:val="28"/>
      <w:lang w:val="en-US"/>
    </w:rPr>
  </w:style>
  <w:style w:type="paragraph" w:styleId="List">
    <w:name w:val="List"/>
    <w:basedOn w:val="Normal"/>
    <w:uiPriority w:val="99"/>
    <w:rsid w:val="008773CD"/>
    <w:pPr>
      <w:ind w:left="283" w:hanging="283"/>
    </w:pPr>
    <w:rPr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rsid w:val="006425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42599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EB4D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85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579</TotalTime>
  <Pages>1</Pages>
  <Words>284</Words>
  <Characters>1625</Characters>
  <Application>Microsoft Office Outlook</Application>
  <DocSecurity>0</DocSecurity>
  <Lines>0</Lines>
  <Paragraphs>0</Paragraphs>
  <ScaleCrop>false</ScaleCrop>
  <Company>AdministrKK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Герб м/о</dc:title>
  <dc:subject/>
  <dc:creator>Rogalevich</dc:creator>
  <cp:keywords/>
  <dc:description/>
  <cp:lastModifiedBy>Администратор</cp:lastModifiedBy>
  <cp:revision>99</cp:revision>
  <cp:lastPrinted>2013-02-25T04:45:00Z</cp:lastPrinted>
  <dcterms:created xsi:type="dcterms:W3CDTF">2010-03-29T17:42:00Z</dcterms:created>
  <dcterms:modified xsi:type="dcterms:W3CDTF">2013-03-02T13:31:00Z</dcterms:modified>
</cp:coreProperties>
</file>